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A3FFD" w14:textId="77777777" w:rsidR="00B502A9" w:rsidRDefault="00B502A9" w:rsidP="00B502A9">
      <w:pPr>
        <w:pStyle w:val="NoSpacing"/>
      </w:pPr>
      <w:r>
        <w:rPr>
          <w:u w:val="single"/>
        </w:rPr>
        <w:t>Brother Henry BUTLER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71158421" w14:textId="43C4469B" w:rsidR="00B502A9" w:rsidRDefault="00B502A9" w:rsidP="00B502A9">
      <w:pPr>
        <w:pStyle w:val="NoSpacing"/>
      </w:pPr>
      <w:r>
        <w:t>Canon of Guisborough.</w:t>
      </w:r>
      <w:bookmarkStart w:id="0" w:name="_GoBack"/>
      <w:bookmarkEnd w:id="0"/>
    </w:p>
    <w:p w14:paraId="617AE12B" w14:textId="77777777" w:rsidR="00B502A9" w:rsidRDefault="00B502A9" w:rsidP="00B502A9">
      <w:pPr>
        <w:pStyle w:val="NoSpacing"/>
      </w:pPr>
    </w:p>
    <w:p w14:paraId="421D2023" w14:textId="77777777" w:rsidR="00B502A9" w:rsidRDefault="00B502A9" w:rsidP="00B502A9">
      <w:pPr>
        <w:pStyle w:val="NoSpacing"/>
      </w:pPr>
    </w:p>
    <w:p w14:paraId="7266BFAB" w14:textId="77777777" w:rsidR="00B502A9" w:rsidRDefault="00B502A9" w:rsidP="00B502A9">
      <w:pPr>
        <w:pStyle w:val="NoSpacing"/>
      </w:pPr>
      <w:r>
        <w:t>20 May1475</w:t>
      </w:r>
      <w:r>
        <w:tab/>
        <w:t>He was ordained deacon in the conventual church of the Dominicans at</w:t>
      </w:r>
    </w:p>
    <w:p w14:paraId="6AD404F8" w14:textId="77777777" w:rsidR="00B502A9" w:rsidRDefault="00B502A9" w:rsidP="00B502A9">
      <w:pPr>
        <w:pStyle w:val="NoSpacing"/>
      </w:pPr>
      <w:r>
        <w:tab/>
      </w:r>
      <w:r>
        <w:tab/>
        <w:t>York by William Egremont, Bishop of Dromore(q.v.).</w:t>
      </w:r>
    </w:p>
    <w:p w14:paraId="62CF960D" w14:textId="77777777" w:rsidR="00B502A9" w:rsidRDefault="00B502A9" w:rsidP="00B502A9">
      <w:pPr>
        <w:pStyle w:val="NoSpacing"/>
      </w:pPr>
      <w:r>
        <w:tab/>
      </w:r>
      <w:r>
        <w:tab/>
        <w:t>(“York Clergy Ordinations 1475-1500” ed. David M. Smith p.6)</w:t>
      </w:r>
    </w:p>
    <w:p w14:paraId="50BC6995" w14:textId="77777777" w:rsidR="00B502A9" w:rsidRDefault="00B502A9" w:rsidP="00B502A9">
      <w:pPr>
        <w:pStyle w:val="NoSpacing"/>
      </w:pPr>
    </w:p>
    <w:p w14:paraId="672B5271" w14:textId="77777777" w:rsidR="00B502A9" w:rsidRDefault="00B502A9" w:rsidP="00B502A9">
      <w:pPr>
        <w:pStyle w:val="NoSpacing"/>
      </w:pPr>
    </w:p>
    <w:p w14:paraId="0406A6AD" w14:textId="77777777" w:rsidR="00B502A9" w:rsidRDefault="00B502A9" w:rsidP="00B502A9">
      <w:pPr>
        <w:pStyle w:val="NoSpacing"/>
      </w:pPr>
      <w:r>
        <w:t>25 March 2019</w:t>
      </w:r>
    </w:p>
    <w:p w14:paraId="375BC5AD" w14:textId="6F6865E7" w:rsidR="006B2F86" w:rsidRPr="00B502A9" w:rsidRDefault="00B502A9" w:rsidP="00E71FC3">
      <w:pPr>
        <w:pStyle w:val="NoSpacing"/>
      </w:pPr>
    </w:p>
    <w:sectPr w:rsidR="006B2F86" w:rsidRPr="00B502A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A3447" w14:textId="77777777" w:rsidR="00B502A9" w:rsidRDefault="00B502A9" w:rsidP="00E71FC3">
      <w:pPr>
        <w:spacing w:after="0" w:line="240" w:lineRule="auto"/>
      </w:pPr>
      <w:r>
        <w:separator/>
      </w:r>
    </w:p>
  </w:endnote>
  <w:endnote w:type="continuationSeparator" w:id="0">
    <w:p w14:paraId="5FA147F5" w14:textId="77777777" w:rsidR="00B502A9" w:rsidRDefault="00B502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D84A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8F152" w14:textId="77777777" w:rsidR="00B502A9" w:rsidRDefault="00B502A9" w:rsidP="00E71FC3">
      <w:pPr>
        <w:spacing w:after="0" w:line="240" w:lineRule="auto"/>
      </w:pPr>
      <w:r>
        <w:separator/>
      </w:r>
    </w:p>
  </w:footnote>
  <w:footnote w:type="continuationSeparator" w:id="0">
    <w:p w14:paraId="22223826" w14:textId="77777777" w:rsidR="00B502A9" w:rsidRDefault="00B502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2A9"/>
    <w:rsid w:val="001A7C09"/>
    <w:rsid w:val="00577BD5"/>
    <w:rsid w:val="00656CBA"/>
    <w:rsid w:val="006A1F77"/>
    <w:rsid w:val="00733BE7"/>
    <w:rsid w:val="00AB52E8"/>
    <w:rsid w:val="00B16D3F"/>
    <w:rsid w:val="00B502A9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22793"/>
  <w15:chartTrackingRefBased/>
  <w15:docId w15:val="{28E82427-BA04-4793-9E67-A98F2B893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2019-03-25T16:39:00Z</dcterms:created>
  <dcterms:modified xsi:type="dcterms:W3CDTF">2019-03-25T16:41:00Z</dcterms:modified>
</cp:coreProperties>
</file>